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FCF" w:rsidRDefault="002F0FCF" w:rsidP="002F0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RUSSELL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2F0FCF" w:rsidRDefault="002F0FCF" w:rsidP="002F0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Harlington, Middlesex. Husbandman.</w:t>
      </w:r>
    </w:p>
    <w:p w:rsidR="002F0FCF" w:rsidRDefault="002F0FCF" w:rsidP="002F0FCF">
      <w:pPr>
        <w:rPr>
          <w:rFonts w:ascii="Times New Roman" w:hAnsi="Times New Roman" w:cs="Times New Roman"/>
        </w:rPr>
      </w:pPr>
    </w:p>
    <w:p w:rsidR="002F0FCF" w:rsidRDefault="002F0FCF" w:rsidP="002F0FCF">
      <w:pPr>
        <w:rPr>
          <w:rFonts w:ascii="Times New Roman" w:hAnsi="Times New Roman" w:cs="Times New Roman"/>
        </w:rPr>
      </w:pPr>
    </w:p>
    <w:p w:rsidR="002F0FCF" w:rsidRDefault="002F0FCF" w:rsidP="002F0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Baker, Warden of the College of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, by Winchester(q.v.), brought</w:t>
      </w:r>
    </w:p>
    <w:p w:rsidR="002F0FCF" w:rsidRDefault="002F0FCF" w:rsidP="002F0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trespass and taking against him, John </w:t>
      </w:r>
      <w:proofErr w:type="spellStart"/>
      <w:r>
        <w:rPr>
          <w:rFonts w:ascii="Times New Roman" w:hAnsi="Times New Roman" w:cs="Times New Roman"/>
        </w:rPr>
        <w:t>Heth</w:t>
      </w:r>
      <w:proofErr w:type="spellEnd"/>
      <w:r>
        <w:rPr>
          <w:rFonts w:ascii="Times New Roman" w:hAnsi="Times New Roman" w:cs="Times New Roman"/>
        </w:rPr>
        <w:t>(q.v.) and Roger</w:t>
      </w:r>
    </w:p>
    <w:p w:rsidR="002F0FCF" w:rsidRDefault="002F0FCF" w:rsidP="002F0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Tailour</w:t>
      </w:r>
      <w:proofErr w:type="spellEnd"/>
      <w:r>
        <w:rPr>
          <w:rFonts w:ascii="Times New Roman" w:hAnsi="Times New Roman" w:cs="Times New Roman"/>
        </w:rPr>
        <w:t>(q.v.), also of Harlington.</w:t>
      </w:r>
    </w:p>
    <w:p w:rsidR="002F0FCF" w:rsidRDefault="002F0FCF" w:rsidP="002F0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2F0FCF" w:rsidRDefault="002F0FCF" w:rsidP="002F0FCF">
      <w:pPr>
        <w:rPr>
          <w:rFonts w:ascii="Times New Roman" w:hAnsi="Times New Roman" w:cs="Times New Roman"/>
        </w:rPr>
      </w:pPr>
    </w:p>
    <w:p w:rsidR="002F0FCF" w:rsidRDefault="002F0FCF" w:rsidP="002F0FCF">
      <w:pPr>
        <w:rPr>
          <w:rFonts w:ascii="Times New Roman" w:hAnsi="Times New Roman" w:cs="Times New Roman"/>
        </w:rPr>
      </w:pPr>
    </w:p>
    <w:p w:rsidR="002F0FCF" w:rsidRDefault="002F0FCF" w:rsidP="002F0F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2017</w:t>
      </w:r>
    </w:p>
    <w:p w:rsidR="006B2F86" w:rsidRPr="00E71FC3" w:rsidRDefault="002F0F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FCF" w:rsidRDefault="002F0FCF" w:rsidP="00E71FC3">
      <w:r>
        <w:separator/>
      </w:r>
    </w:p>
  </w:endnote>
  <w:endnote w:type="continuationSeparator" w:id="0">
    <w:p w:rsidR="002F0FCF" w:rsidRDefault="002F0F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FCF" w:rsidRDefault="002F0FCF" w:rsidP="00E71FC3">
      <w:r>
        <w:separator/>
      </w:r>
    </w:p>
  </w:footnote>
  <w:footnote w:type="continuationSeparator" w:id="0">
    <w:p w:rsidR="002F0FCF" w:rsidRDefault="002F0F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FCF"/>
    <w:rsid w:val="001A7C09"/>
    <w:rsid w:val="002F0F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2495D-165B-44FC-8288-D0639C5E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0F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2017-01-20T20:20:00Z</dcterms:created>
  <dcterms:modified xsi:type="dcterms:W3CDTF">2017-01-20T20:21:00Z</dcterms:modified>
</cp:coreProperties>
</file>